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CA1846" w14:textId="77777777" w:rsidR="0069616B" w:rsidRDefault="0069616B" w:rsidP="0069616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BATT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fl.1485)</w:t>
      </w:r>
    </w:p>
    <w:p w14:paraId="4412150A" w14:textId="77777777" w:rsidR="0069616B" w:rsidRDefault="0069616B" w:rsidP="0069616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Draper.</w:t>
      </w:r>
    </w:p>
    <w:p w14:paraId="04BDF1C9" w14:textId="77777777" w:rsidR="0069616B" w:rsidRDefault="0069616B" w:rsidP="0069616B">
      <w:pPr>
        <w:pStyle w:val="NoSpacing"/>
        <w:rPr>
          <w:rFonts w:cs="Times New Roman"/>
          <w:szCs w:val="24"/>
        </w:rPr>
      </w:pPr>
    </w:p>
    <w:p w14:paraId="05F154A2" w14:textId="77777777" w:rsidR="0069616B" w:rsidRDefault="0069616B" w:rsidP="0069616B">
      <w:pPr>
        <w:pStyle w:val="NoSpacing"/>
        <w:rPr>
          <w:rFonts w:cs="Times New Roman"/>
          <w:szCs w:val="24"/>
        </w:rPr>
      </w:pPr>
    </w:p>
    <w:p w14:paraId="16488F90" w14:textId="77777777" w:rsidR="0069616B" w:rsidRDefault="0069616B" w:rsidP="0069616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26 Apr.1485</w:t>
      </w:r>
      <w:r>
        <w:rPr>
          <w:rFonts w:cs="Times New Roman"/>
          <w:szCs w:val="24"/>
        </w:rPr>
        <w:tab/>
        <w:t xml:space="preserve">He, William </w:t>
      </w:r>
      <w:proofErr w:type="spellStart"/>
      <w:r>
        <w:rPr>
          <w:rFonts w:cs="Times New Roman"/>
          <w:szCs w:val="24"/>
        </w:rPr>
        <w:t>Sybson</w:t>
      </w:r>
      <w:proofErr w:type="spellEnd"/>
      <w:r>
        <w:rPr>
          <w:rFonts w:cs="Times New Roman"/>
          <w:szCs w:val="24"/>
        </w:rPr>
        <w:t xml:space="preserve">(q.v.), Richard </w:t>
      </w:r>
      <w:proofErr w:type="spellStart"/>
      <w:r>
        <w:rPr>
          <w:rFonts w:cs="Times New Roman"/>
          <w:szCs w:val="24"/>
        </w:rPr>
        <w:t>Elryngton</w:t>
      </w:r>
      <w:proofErr w:type="spellEnd"/>
      <w:r>
        <w:rPr>
          <w:rFonts w:cs="Times New Roman"/>
          <w:szCs w:val="24"/>
        </w:rPr>
        <w:t>(q.v.) and Robert Golby(q.v.), all</w:t>
      </w:r>
    </w:p>
    <w:p w14:paraId="78B85070" w14:textId="77777777" w:rsidR="0069616B" w:rsidRDefault="0069616B" w:rsidP="0069616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of London, drapers, </w:t>
      </w:r>
      <w:proofErr w:type="gramStart"/>
      <w:r>
        <w:rPr>
          <w:rFonts w:cs="Times New Roman"/>
          <w:szCs w:val="24"/>
        </w:rPr>
        <w:t>entered into</w:t>
      </w:r>
      <w:proofErr w:type="gramEnd"/>
      <w:r>
        <w:rPr>
          <w:rFonts w:cs="Times New Roman"/>
          <w:szCs w:val="24"/>
        </w:rPr>
        <w:t xml:space="preserve"> a bond for the delivery into the Chamber of</w:t>
      </w:r>
    </w:p>
    <w:p w14:paraId="51F2E3AE" w14:textId="77777777" w:rsidR="0069616B" w:rsidRDefault="0069616B" w:rsidP="0069616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£100 10s, a standing cup and a mazer to the use of Elizabeth, daughter of</w:t>
      </w:r>
    </w:p>
    <w:p w14:paraId="6E1561F3" w14:textId="77777777" w:rsidR="0069616B" w:rsidRDefault="0069616B" w:rsidP="0069616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the late Richard Eryk, upholder(q.v.).</w:t>
      </w:r>
    </w:p>
    <w:p w14:paraId="455B9C04" w14:textId="77777777" w:rsidR="0069616B" w:rsidRDefault="0069616B" w:rsidP="0069616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(“Calendar of Letter-Books of the City of London: L </w:t>
      </w:r>
      <w:proofErr w:type="gramStart"/>
      <w:r>
        <w:rPr>
          <w:rFonts w:cs="Times New Roman"/>
          <w:szCs w:val="24"/>
        </w:rPr>
        <w:t>“ fol.</w:t>
      </w:r>
      <w:proofErr w:type="gramEnd"/>
      <w:r>
        <w:rPr>
          <w:rFonts w:cs="Times New Roman"/>
          <w:szCs w:val="24"/>
        </w:rPr>
        <w:t>297b p.220)</w:t>
      </w:r>
    </w:p>
    <w:p w14:paraId="667D1F4A" w14:textId="77777777" w:rsidR="0069616B" w:rsidRDefault="0069616B" w:rsidP="0069616B">
      <w:pPr>
        <w:pStyle w:val="NoSpacing"/>
        <w:rPr>
          <w:rFonts w:cs="Times New Roman"/>
          <w:szCs w:val="24"/>
        </w:rPr>
      </w:pPr>
    </w:p>
    <w:p w14:paraId="692651EA" w14:textId="77777777" w:rsidR="0069616B" w:rsidRDefault="0069616B" w:rsidP="0069616B">
      <w:pPr>
        <w:pStyle w:val="NoSpacing"/>
        <w:rPr>
          <w:rFonts w:cs="Times New Roman"/>
          <w:szCs w:val="24"/>
        </w:rPr>
      </w:pPr>
    </w:p>
    <w:p w14:paraId="7E217DC2" w14:textId="77777777" w:rsidR="0069616B" w:rsidRDefault="0069616B" w:rsidP="0069616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4 October 2024</w:t>
      </w:r>
    </w:p>
    <w:p w14:paraId="1902F30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628355" w14:textId="77777777" w:rsidR="0069616B" w:rsidRDefault="0069616B" w:rsidP="009139A6">
      <w:r>
        <w:separator/>
      </w:r>
    </w:p>
  </w:endnote>
  <w:endnote w:type="continuationSeparator" w:id="0">
    <w:p w14:paraId="317BFBE5" w14:textId="77777777" w:rsidR="0069616B" w:rsidRDefault="0069616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84EAC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AFD1C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FC345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245267" w14:textId="77777777" w:rsidR="0069616B" w:rsidRDefault="0069616B" w:rsidP="009139A6">
      <w:r>
        <w:separator/>
      </w:r>
    </w:p>
  </w:footnote>
  <w:footnote w:type="continuationSeparator" w:id="0">
    <w:p w14:paraId="1802B684" w14:textId="77777777" w:rsidR="0069616B" w:rsidRDefault="0069616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EC711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6AE41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7963E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616B"/>
    <w:rsid w:val="000666E0"/>
    <w:rsid w:val="002510B7"/>
    <w:rsid w:val="00270799"/>
    <w:rsid w:val="005C130B"/>
    <w:rsid w:val="0069616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DF7A5E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90CAB0"/>
  <w15:chartTrackingRefBased/>
  <w15:docId w15:val="{42D22955-7BC4-40BC-B5D1-18454EB2F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63</Words>
  <Characters>364</Characters>
  <Application>Microsoft Office Word</Application>
  <DocSecurity>0</DocSecurity>
  <Lines>3</Lines>
  <Paragraphs>1</Paragraphs>
  <ScaleCrop>false</ScaleCrop>
  <Company/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2024-10-06T11:34:00Z</dcterms:created>
  <dcterms:modified xsi:type="dcterms:W3CDTF">2024-10-06T11:35:00Z</dcterms:modified>
</cp:coreProperties>
</file>